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EF606" w14:textId="098F8CD6" w:rsidR="000F7C8F" w:rsidRPr="00B332BB" w:rsidRDefault="000F7C8F" w:rsidP="00B332BB">
      <w:pPr>
        <w:spacing w:after="0" w:line="300" w:lineRule="auto"/>
        <w:ind w:left="-142"/>
        <w:contextualSpacing/>
        <w:jc w:val="center"/>
        <w:rPr>
          <w:rFonts w:cstheme="minorHAnsi"/>
          <w:b/>
        </w:rPr>
      </w:pPr>
      <w:bookmarkStart w:id="0" w:name="_GoBack"/>
      <w:bookmarkEnd w:id="0"/>
      <w:r w:rsidRPr="00B332BB">
        <w:rPr>
          <w:rFonts w:cstheme="minorHAnsi"/>
          <w:b/>
        </w:rPr>
        <w:t>ANEXO X</w:t>
      </w:r>
      <w:r w:rsidR="00220C40" w:rsidRPr="00B332BB">
        <w:rPr>
          <w:rFonts w:cstheme="minorHAnsi"/>
          <w:b/>
        </w:rPr>
        <w:t>I</w:t>
      </w:r>
      <w:r w:rsidR="003808EF">
        <w:rPr>
          <w:rFonts w:cstheme="minorHAnsi"/>
          <w:b/>
        </w:rPr>
        <w:t>II</w:t>
      </w:r>
    </w:p>
    <w:p w14:paraId="5930F448" w14:textId="77777777" w:rsidR="000F7C8F" w:rsidRPr="00B332BB" w:rsidRDefault="000F7C8F" w:rsidP="00B332BB">
      <w:pPr>
        <w:spacing w:after="0" w:line="300" w:lineRule="auto"/>
        <w:contextualSpacing/>
        <w:jc w:val="center"/>
        <w:rPr>
          <w:rFonts w:cstheme="minorHAnsi"/>
          <w:b/>
        </w:rPr>
      </w:pPr>
      <w:r w:rsidRPr="00B332BB">
        <w:rPr>
          <w:rFonts w:cstheme="minorHAnsi"/>
          <w:b/>
        </w:rPr>
        <w:t>LISTA DE VERIFICAÇÃO DE DOCUMENTOS PARA A MATRÍCULA</w:t>
      </w:r>
    </w:p>
    <w:p w14:paraId="46185F86" w14:textId="77777777" w:rsidR="00A10372" w:rsidRPr="00B332BB" w:rsidRDefault="00A10372" w:rsidP="00B332BB">
      <w:pPr>
        <w:spacing w:after="0" w:line="300" w:lineRule="auto"/>
        <w:contextualSpacing/>
        <w:jc w:val="both"/>
        <w:rPr>
          <w:rFonts w:cstheme="minorHAnsi"/>
        </w:rPr>
      </w:pPr>
    </w:p>
    <w:p w14:paraId="1607D834" w14:textId="50AB7D0E" w:rsidR="00B332BB" w:rsidRPr="00B332BB" w:rsidRDefault="00B332BB" w:rsidP="00B332BB">
      <w:pPr>
        <w:spacing w:after="0" w:line="300" w:lineRule="auto"/>
        <w:ind w:left="-426" w:right="-1" w:firstLine="710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 xml:space="preserve">Os candidatos de AMPLA CONCORRÊNCIA (AC) e das AÇÕES AFIRMATIVAS, deverão enviar </w:t>
      </w:r>
      <w:r w:rsidRPr="00B332BB">
        <w:rPr>
          <w:rFonts w:cstheme="minorHAnsi"/>
          <w:lang w:eastAsia="pt-BR"/>
        </w:rPr>
        <w:t>o</w:t>
      </w:r>
      <w:r w:rsidRPr="00B332BB">
        <w:rPr>
          <w:rFonts w:cstheme="minorHAnsi"/>
          <w:b/>
        </w:rPr>
        <w:t xml:space="preserve"> original </w:t>
      </w:r>
      <w:r w:rsidRPr="00B332BB">
        <w:rPr>
          <w:rFonts w:cstheme="minorHAnsi"/>
        </w:rPr>
        <w:t>ou cópia autenticada em cartório da documentação abaixo</w:t>
      </w:r>
      <w:r>
        <w:rPr>
          <w:rFonts w:cstheme="minorHAnsi"/>
        </w:rPr>
        <w:t>,</w:t>
      </w:r>
      <w:r w:rsidRPr="00B332BB">
        <w:rPr>
          <w:rFonts w:cstheme="minorHAnsi"/>
        </w:rPr>
        <w:t xml:space="preserve"> pelos links</w:t>
      </w:r>
      <w:r w:rsidRPr="00B332BB">
        <w:rPr>
          <w:rFonts w:cstheme="minorHAnsi"/>
          <w:lang w:eastAsia="pt-BR"/>
        </w:rPr>
        <w:t xml:space="preserve"> dos formulários eletrônicos do Google </w:t>
      </w:r>
      <w:proofErr w:type="spellStart"/>
      <w:r w:rsidRPr="00B332BB">
        <w:rPr>
          <w:rFonts w:cstheme="minorHAnsi"/>
          <w:lang w:eastAsia="pt-BR"/>
        </w:rPr>
        <w:t>Forms</w:t>
      </w:r>
      <w:proofErr w:type="spellEnd"/>
      <w:r w:rsidRPr="00B332BB">
        <w:rPr>
          <w:rFonts w:cstheme="minorHAnsi"/>
        </w:rPr>
        <w:t>, abaixo:</w:t>
      </w:r>
    </w:p>
    <w:p w14:paraId="45FDEDD3" w14:textId="77777777" w:rsidR="00B332BB" w:rsidRPr="00B332BB" w:rsidRDefault="00B332BB" w:rsidP="00B332BB">
      <w:pPr>
        <w:spacing w:after="0" w:line="300" w:lineRule="auto"/>
        <w:ind w:left="-426" w:right="-1" w:firstLine="710"/>
        <w:contextualSpacing/>
        <w:jc w:val="both"/>
        <w:rPr>
          <w:rFonts w:cstheme="minorHAnsi"/>
          <w:lang w:eastAsia="zh-CN"/>
        </w:rPr>
      </w:pPr>
      <w:r w:rsidRPr="00B332BB">
        <w:rPr>
          <w:rFonts w:cstheme="minorHAnsi"/>
          <w:lang w:eastAsia="pt-BR"/>
        </w:rPr>
        <w:t xml:space="preserve">Para a matrícula no curso de </w:t>
      </w:r>
      <w:r w:rsidRPr="00B332BB">
        <w:rPr>
          <w:rFonts w:cstheme="minorHAnsi"/>
          <w:b/>
          <w:lang w:eastAsia="pt-BR"/>
        </w:rPr>
        <w:t>Gestão na Educação Profissional e Tecnológica (EPT)</w:t>
      </w:r>
      <w:r w:rsidRPr="00B332BB">
        <w:rPr>
          <w:rFonts w:cstheme="minorHAnsi"/>
          <w:lang w:eastAsia="pt-BR"/>
        </w:rPr>
        <w:t xml:space="preserve">, ofertado pelo </w:t>
      </w:r>
      <w:r w:rsidRPr="00B332BB">
        <w:rPr>
          <w:rFonts w:cstheme="minorHAnsi"/>
          <w:b/>
          <w:lang w:eastAsia="pt-BR"/>
        </w:rPr>
        <w:t>Campus Cuiabá - Bela Vista</w:t>
      </w:r>
      <w:r w:rsidRPr="00B332BB">
        <w:rPr>
          <w:rFonts w:cstheme="minorHAnsi"/>
          <w:lang w:eastAsia="pt-BR"/>
        </w:rPr>
        <w:t xml:space="preserve">, o candidato deverá enviar a documentação abaixo para o link do formulário eletrônico a seguir: </w:t>
      </w:r>
      <w:hyperlink r:id="rId7" w:history="1">
        <w:r w:rsidRPr="00B332BB">
          <w:rPr>
            <w:rStyle w:val="Hyperlink"/>
            <w:rFonts w:cstheme="minorHAnsi"/>
            <w:lang w:eastAsia="pt-BR"/>
          </w:rPr>
          <w:t>https://forms.gle/nrHdt5ZJX8w7DXPy6</w:t>
        </w:r>
      </w:hyperlink>
      <w:r w:rsidRPr="00B332BB">
        <w:rPr>
          <w:rFonts w:cstheme="minorHAnsi"/>
          <w:lang w:eastAsia="pt-BR"/>
        </w:rPr>
        <w:t xml:space="preserve">. </w:t>
      </w:r>
    </w:p>
    <w:p w14:paraId="30156AB4" w14:textId="5EA06A39" w:rsidR="001B626F" w:rsidRPr="00B332BB" w:rsidRDefault="00B332BB" w:rsidP="00B332BB">
      <w:pPr>
        <w:suppressAutoHyphens/>
        <w:spacing w:after="0" w:line="300" w:lineRule="auto"/>
        <w:ind w:left="-426" w:right="-1" w:firstLine="710"/>
        <w:contextualSpacing/>
        <w:jc w:val="both"/>
        <w:rPr>
          <w:rFonts w:cstheme="minorHAnsi"/>
        </w:rPr>
      </w:pPr>
      <w:r w:rsidRPr="00B332BB">
        <w:rPr>
          <w:rFonts w:cstheme="minorHAnsi"/>
          <w:lang w:eastAsia="pt-BR"/>
        </w:rPr>
        <w:t xml:space="preserve">Para a matrícula no curso de </w:t>
      </w:r>
      <w:r w:rsidRPr="00B332BB">
        <w:rPr>
          <w:rFonts w:cstheme="minorHAnsi"/>
          <w:b/>
        </w:rPr>
        <w:t>Educação a distância na Educação Profissional e Tecnológica (EPT),</w:t>
      </w:r>
      <w:r w:rsidRPr="00B332BB">
        <w:rPr>
          <w:rFonts w:cstheme="minorHAnsi"/>
          <w:b/>
          <w:lang w:eastAsia="pt-BR"/>
        </w:rPr>
        <w:t xml:space="preserve"> </w:t>
      </w:r>
      <w:r w:rsidRPr="00B332BB">
        <w:rPr>
          <w:rFonts w:cstheme="minorHAnsi"/>
          <w:lang w:eastAsia="pt-BR"/>
        </w:rPr>
        <w:t>ofertado pelo</w:t>
      </w:r>
      <w:r w:rsidRPr="00B332BB">
        <w:rPr>
          <w:rFonts w:cstheme="minorHAnsi"/>
          <w:b/>
          <w:lang w:eastAsia="pt-BR"/>
        </w:rPr>
        <w:t xml:space="preserve"> Campus Cuiabá - </w:t>
      </w:r>
      <w:proofErr w:type="spellStart"/>
      <w:r w:rsidRPr="00B332BB">
        <w:rPr>
          <w:rFonts w:cstheme="minorHAnsi"/>
          <w:b/>
          <w:lang w:eastAsia="pt-BR"/>
        </w:rPr>
        <w:t>Octayde</w:t>
      </w:r>
      <w:proofErr w:type="spellEnd"/>
      <w:r w:rsidRPr="00B332BB">
        <w:rPr>
          <w:rFonts w:cstheme="minorHAnsi"/>
          <w:b/>
          <w:lang w:eastAsia="pt-BR"/>
        </w:rPr>
        <w:t xml:space="preserve"> Jorge da Silva</w:t>
      </w:r>
      <w:r w:rsidRPr="00B332BB">
        <w:rPr>
          <w:rFonts w:cstheme="minorHAnsi"/>
          <w:lang w:eastAsia="pt-BR"/>
        </w:rPr>
        <w:t>, o candidato deverá enviar a documentação abaixo para o link do formulário eletrônico a seguir</w:t>
      </w:r>
      <w:r w:rsidR="00DD3956">
        <w:rPr>
          <w:rFonts w:cstheme="minorHAnsi"/>
          <w:lang w:eastAsia="pt-BR"/>
        </w:rPr>
        <w:t>:</w:t>
      </w:r>
      <w:r w:rsidRPr="00B332BB">
        <w:rPr>
          <w:rFonts w:cstheme="minorHAnsi"/>
          <w:lang w:eastAsia="pt-BR"/>
        </w:rPr>
        <w:t xml:space="preserve"> </w:t>
      </w:r>
      <w:hyperlink r:id="rId8" w:history="1">
        <w:r w:rsidR="00DD3956" w:rsidRPr="00D72A7E">
          <w:rPr>
            <w:rStyle w:val="Hyperlink"/>
            <w:rFonts w:cstheme="minorHAnsi"/>
            <w:lang w:eastAsia="pt-BR"/>
          </w:rPr>
          <w:t>https://forms.gle/imrY713Pw9maj4H37</w:t>
        </w:r>
      </w:hyperlink>
      <w:r w:rsidR="00DD3956">
        <w:rPr>
          <w:rFonts w:cstheme="minorHAnsi"/>
          <w:lang w:eastAsia="pt-BR"/>
        </w:rPr>
        <w:t>.</w:t>
      </w:r>
    </w:p>
    <w:p w14:paraId="40AB38C2" w14:textId="77777777" w:rsidR="001B626F" w:rsidRPr="00B332BB" w:rsidRDefault="001B626F" w:rsidP="00B332BB">
      <w:pPr>
        <w:suppressAutoHyphens/>
        <w:spacing w:after="0" w:line="300" w:lineRule="auto"/>
        <w:ind w:left="-426"/>
        <w:contextualSpacing/>
        <w:jc w:val="both"/>
        <w:rPr>
          <w:rFonts w:cstheme="minorHAnsi"/>
          <w:b/>
        </w:rPr>
      </w:pPr>
    </w:p>
    <w:p w14:paraId="03AD3B41" w14:textId="77777777" w:rsidR="001B626F" w:rsidRPr="00B332BB" w:rsidRDefault="001B626F" w:rsidP="00B332BB">
      <w:pPr>
        <w:pStyle w:val="PargrafodaLista"/>
        <w:numPr>
          <w:ilvl w:val="0"/>
          <w:numId w:val="4"/>
        </w:numPr>
        <w:suppressAutoHyphens/>
        <w:spacing w:after="0" w:line="300" w:lineRule="auto"/>
        <w:ind w:left="-426" w:firstLine="0"/>
        <w:jc w:val="both"/>
        <w:rPr>
          <w:rFonts w:cstheme="minorHAnsi"/>
          <w:b/>
        </w:rPr>
      </w:pPr>
      <w:r w:rsidRPr="00B332BB">
        <w:rPr>
          <w:rFonts w:cstheme="minorHAnsi"/>
          <w:b/>
        </w:rPr>
        <w:t>DOCUMENTOS OBRIGATÓRIOS PARA TODOS OS CANDIDATOS</w:t>
      </w:r>
    </w:p>
    <w:p w14:paraId="27C6D8BF" w14:textId="77777777" w:rsidR="001B626F" w:rsidRPr="00B332BB" w:rsidRDefault="001B626F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I. Documento Oficial de Identificação atualizado</w:t>
      </w:r>
      <w:r w:rsidR="00A10372" w:rsidRPr="00B332BB">
        <w:rPr>
          <w:rFonts w:cstheme="minorHAnsi"/>
        </w:rPr>
        <w:t xml:space="preserve"> e válido em território nacional</w:t>
      </w:r>
      <w:r w:rsidRPr="00B332BB">
        <w:rPr>
          <w:rFonts w:cstheme="minorHAnsi"/>
        </w:rPr>
        <w:t>;</w:t>
      </w:r>
    </w:p>
    <w:p w14:paraId="1275F0B4" w14:textId="77777777" w:rsidR="001B626F" w:rsidRPr="00B332BB" w:rsidRDefault="001B626F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II. Cadastro de Pessoa Física (CPF);</w:t>
      </w:r>
    </w:p>
    <w:p w14:paraId="519FF0A6" w14:textId="77777777" w:rsidR="001B626F" w:rsidRPr="00B332BB" w:rsidRDefault="001B626F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III. Certidão de Quitação Eleitoral ou Título de Eleitor e comprovante de votação da última eleição (202</w:t>
      </w:r>
      <w:r w:rsidR="00AB717D" w:rsidRPr="00B332BB">
        <w:rPr>
          <w:rFonts w:cstheme="minorHAnsi"/>
        </w:rPr>
        <w:t>4</w:t>
      </w:r>
      <w:r w:rsidRPr="00B332BB">
        <w:rPr>
          <w:rFonts w:cstheme="minorHAnsi"/>
        </w:rPr>
        <w:t>), obrigatórios para candidatos maiores de 18 anos na data da matrícula;</w:t>
      </w:r>
    </w:p>
    <w:p w14:paraId="7FDFE02D" w14:textId="77777777" w:rsidR="001B626F" w:rsidRPr="00B332BB" w:rsidRDefault="001B626F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IV. Certificado de alistamento militar/reservista para candidatos do sexo masculino, maiores de 18 anos na data da matrícula;</w:t>
      </w:r>
    </w:p>
    <w:p w14:paraId="4AA81050" w14:textId="26910647" w:rsidR="001B626F" w:rsidRPr="00B332BB" w:rsidRDefault="001B626F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V. Certificado ou Diploma de conclusão do nível anterior de ensino</w:t>
      </w:r>
      <w:r w:rsidR="00242F90">
        <w:rPr>
          <w:rFonts w:cstheme="minorHAnsi"/>
        </w:rPr>
        <w:t>, ou documento equivalente</w:t>
      </w:r>
      <w:r w:rsidRPr="00B332BB">
        <w:rPr>
          <w:rFonts w:cstheme="minorHAnsi"/>
        </w:rPr>
        <w:t>;</w:t>
      </w:r>
    </w:p>
    <w:p w14:paraId="2C86B18B" w14:textId="77777777" w:rsidR="001B626F" w:rsidRPr="00B332BB" w:rsidRDefault="001B626F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VI. Histórico Escolar do nível anterior de ensino devidamente registrado;</w:t>
      </w:r>
    </w:p>
    <w:p w14:paraId="4655EB3A" w14:textId="77777777" w:rsidR="009C3A50" w:rsidRPr="00B332BB" w:rsidRDefault="009C3A50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VII.</w:t>
      </w:r>
      <w:r w:rsidRPr="00B332BB">
        <w:t xml:space="preserve"> </w:t>
      </w:r>
      <w:r w:rsidRPr="00B332BB">
        <w:rPr>
          <w:rFonts w:cstheme="minorHAnsi"/>
        </w:rPr>
        <w:t>comprovante atualizado de residência, referente ao mês anterior a matrícula, como conta de luz, água ou telefone e declaração de residência, (Anexo X), caso o candidato não possua comprovante em seu nome;</w:t>
      </w:r>
    </w:p>
    <w:p w14:paraId="692DDFB8" w14:textId="77777777" w:rsidR="00E7178B" w:rsidRPr="00B332BB" w:rsidRDefault="001B626F" w:rsidP="00B332BB">
      <w:pPr>
        <w:suppressAutoHyphens/>
        <w:spacing w:after="0" w:line="300" w:lineRule="auto"/>
        <w:ind w:left="-426" w:firstLine="426"/>
        <w:contextualSpacing/>
        <w:jc w:val="both"/>
        <w:rPr>
          <w:rFonts w:cstheme="minorHAnsi"/>
        </w:rPr>
      </w:pPr>
      <w:r w:rsidRPr="00B332BB">
        <w:rPr>
          <w:rFonts w:cstheme="minorHAnsi"/>
        </w:rPr>
        <w:t>VII</w:t>
      </w:r>
      <w:r w:rsidR="009C3A50" w:rsidRPr="00B332BB">
        <w:rPr>
          <w:rFonts w:cstheme="minorHAnsi"/>
        </w:rPr>
        <w:t>I</w:t>
      </w:r>
      <w:r w:rsidRPr="00B332BB">
        <w:rPr>
          <w:rFonts w:cstheme="minorHAnsi"/>
        </w:rPr>
        <w:t xml:space="preserve">. Termo de autorização de uso da imagem (Anexo </w:t>
      </w:r>
      <w:r w:rsidR="006C636F" w:rsidRPr="00B332BB">
        <w:rPr>
          <w:rFonts w:cstheme="minorHAnsi"/>
        </w:rPr>
        <w:t>I</w:t>
      </w:r>
      <w:r w:rsidRPr="00B332BB">
        <w:rPr>
          <w:rFonts w:cstheme="minorHAnsi"/>
        </w:rPr>
        <w:t>X)</w:t>
      </w:r>
      <w:r w:rsidR="0034137F" w:rsidRPr="00B332BB">
        <w:rPr>
          <w:rFonts w:cstheme="minorHAnsi"/>
        </w:rPr>
        <w:t>.</w:t>
      </w:r>
    </w:p>
    <w:p w14:paraId="4D00F8AF" w14:textId="77777777" w:rsidR="00786CA9" w:rsidRPr="00B332BB" w:rsidRDefault="00E7178B" w:rsidP="00B332BB">
      <w:pPr>
        <w:pStyle w:val="PargrafodaLista"/>
        <w:numPr>
          <w:ilvl w:val="0"/>
          <w:numId w:val="4"/>
        </w:numPr>
        <w:spacing w:after="0" w:line="300" w:lineRule="auto"/>
        <w:ind w:left="-426" w:firstLine="0"/>
        <w:jc w:val="both"/>
        <w:rPr>
          <w:rFonts w:cstheme="minorHAnsi"/>
        </w:rPr>
      </w:pPr>
      <w:r w:rsidRPr="00B332BB">
        <w:rPr>
          <w:rFonts w:cstheme="minorHAnsi"/>
          <w:b/>
        </w:rPr>
        <w:t xml:space="preserve">Para a realização da matrícula dos candidatos das </w:t>
      </w:r>
      <w:r w:rsidR="009D3DB5" w:rsidRPr="00B332BB">
        <w:rPr>
          <w:rFonts w:cstheme="minorHAnsi"/>
          <w:b/>
        </w:rPr>
        <w:t>AÇÕES AFIRMATIVAS</w:t>
      </w:r>
      <w:r w:rsidRPr="00B332BB">
        <w:rPr>
          <w:rFonts w:cstheme="minorHAnsi"/>
        </w:rPr>
        <w:t xml:space="preserve">, </w:t>
      </w:r>
      <w:r w:rsidR="009D3DB5" w:rsidRPr="00B332BB">
        <w:rPr>
          <w:rFonts w:cstheme="minorHAnsi"/>
        </w:rPr>
        <w:t>além dos documentos elencados no item 1, deverá ser enviado também pelo link acima os documentos, abaixo, de acordo com a cota escolhida</w:t>
      </w:r>
      <w:r w:rsidRPr="00B332BB">
        <w:rPr>
          <w:rFonts w:cstheme="minorHAnsi"/>
        </w:rPr>
        <w:t>:</w:t>
      </w:r>
    </w:p>
    <w:p w14:paraId="7C1A9ABC" w14:textId="77777777" w:rsidR="00786CA9" w:rsidRPr="00B332BB" w:rsidRDefault="00786CA9" w:rsidP="00B332BB">
      <w:pPr>
        <w:pStyle w:val="PargrafodaLista"/>
        <w:numPr>
          <w:ilvl w:val="0"/>
          <w:numId w:val="3"/>
        </w:numPr>
        <w:spacing w:after="0" w:line="300" w:lineRule="auto"/>
        <w:ind w:left="-426" w:firstLine="0"/>
        <w:jc w:val="both"/>
        <w:rPr>
          <w:rFonts w:cstheme="minorHAnsi"/>
          <w:b/>
        </w:rPr>
      </w:pPr>
      <w:r w:rsidRPr="00B332BB">
        <w:rPr>
          <w:rFonts w:cstheme="minorHAnsi"/>
          <w:b/>
        </w:rPr>
        <w:t xml:space="preserve">Para </w:t>
      </w:r>
      <w:proofErr w:type="spellStart"/>
      <w:r w:rsidRPr="00B332BB">
        <w:rPr>
          <w:rFonts w:cstheme="minorHAnsi"/>
          <w:b/>
        </w:rPr>
        <w:t>PcD</w:t>
      </w:r>
      <w:proofErr w:type="spellEnd"/>
      <w:r w:rsidR="008D1A6B" w:rsidRPr="00B332BB">
        <w:rPr>
          <w:rFonts w:cstheme="minorHAnsi"/>
          <w:b/>
        </w:rPr>
        <w:t xml:space="preserve">: </w:t>
      </w:r>
      <w:r w:rsidR="00E7178B" w:rsidRPr="00B332BB">
        <w:rPr>
          <w:rFonts w:cstheme="minorHAnsi"/>
        </w:rPr>
        <w:t xml:space="preserve">cópia e original do laudo médico </w:t>
      </w:r>
      <w:r w:rsidR="00E7178B" w:rsidRPr="00B332BB">
        <w:rPr>
          <w:rFonts w:cstheme="minorHAnsi"/>
          <w:b/>
        </w:rPr>
        <w:t>emitido nos últimos 12 (doze) meses</w:t>
      </w:r>
      <w:r w:rsidR="00E7178B" w:rsidRPr="00B332BB">
        <w:rPr>
          <w:rFonts w:cstheme="minorHAnsi"/>
        </w:rPr>
        <w:t>, assinado por médico especializado na área de deficiência do candidato, atestando o tipo e o grau ou nível da deficiência, bem como a provável causa da deficiência e as limitações impostas pela deficiência com expressa referência ao código correspondente da Classificação Internacional de Doenças (CID)</w:t>
      </w:r>
      <w:r w:rsidRPr="00B332BB">
        <w:rPr>
          <w:rFonts w:cstheme="minorHAnsi"/>
        </w:rPr>
        <w:t>.</w:t>
      </w:r>
    </w:p>
    <w:p w14:paraId="23AF1270" w14:textId="77777777" w:rsidR="009C3A50" w:rsidRPr="00B332BB" w:rsidRDefault="00786CA9" w:rsidP="00B332BB">
      <w:pPr>
        <w:pStyle w:val="PargrafodaLista"/>
        <w:numPr>
          <w:ilvl w:val="0"/>
          <w:numId w:val="3"/>
        </w:numPr>
        <w:suppressAutoHyphens/>
        <w:spacing w:after="0" w:line="300" w:lineRule="auto"/>
        <w:ind w:left="-142" w:hanging="284"/>
        <w:jc w:val="both"/>
        <w:rPr>
          <w:rFonts w:cstheme="minorHAnsi"/>
          <w:b/>
        </w:rPr>
      </w:pPr>
      <w:r w:rsidRPr="00B332BB">
        <w:rPr>
          <w:rFonts w:cstheme="minorHAnsi"/>
          <w:b/>
        </w:rPr>
        <w:t>Para Cota Racial – Negro</w:t>
      </w:r>
      <w:r w:rsidR="008D1A6B" w:rsidRPr="00B332BB">
        <w:rPr>
          <w:rFonts w:cstheme="minorHAnsi"/>
          <w:b/>
        </w:rPr>
        <w:t xml:space="preserve">: </w:t>
      </w:r>
      <w:r w:rsidR="00E7178B" w:rsidRPr="00B332BB">
        <w:rPr>
          <w:rFonts w:cstheme="minorHAnsi"/>
        </w:rPr>
        <w:t xml:space="preserve">autodeclaração racial (Anexo </w:t>
      </w:r>
      <w:r w:rsidRPr="00B332BB">
        <w:rPr>
          <w:rFonts w:cstheme="minorHAnsi"/>
        </w:rPr>
        <w:t>VI</w:t>
      </w:r>
      <w:r w:rsidR="00E7178B" w:rsidRPr="00B332BB">
        <w:rPr>
          <w:rFonts w:cstheme="minorHAnsi"/>
        </w:rPr>
        <w:t xml:space="preserve">); </w:t>
      </w:r>
    </w:p>
    <w:p w14:paraId="0E631B26" w14:textId="77777777" w:rsidR="009C3A50" w:rsidRPr="00B332BB" w:rsidRDefault="00786CA9" w:rsidP="00B332BB">
      <w:pPr>
        <w:pStyle w:val="PargrafodaLista"/>
        <w:numPr>
          <w:ilvl w:val="0"/>
          <w:numId w:val="3"/>
        </w:numPr>
        <w:suppressAutoHyphens/>
        <w:spacing w:after="0" w:line="300" w:lineRule="auto"/>
        <w:ind w:left="-142" w:hanging="284"/>
        <w:jc w:val="both"/>
        <w:rPr>
          <w:rFonts w:cstheme="minorHAnsi"/>
          <w:b/>
        </w:rPr>
      </w:pPr>
      <w:r w:rsidRPr="00B332BB">
        <w:rPr>
          <w:rFonts w:cstheme="minorHAnsi"/>
          <w:b/>
        </w:rPr>
        <w:t>Para Cota– Indígena</w:t>
      </w:r>
      <w:r w:rsidR="008D1A6B" w:rsidRPr="00B332BB">
        <w:rPr>
          <w:rFonts w:cstheme="minorHAnsi"/>
          <w:b/>
        </w:rPr>
        <w:t xml:space="preserve">: </w:t>
      </w:r>
      <w:r w:rsidR="00E7178B" w:rsidRPr="00B332BB">
        <w:rPr>
          <w:rFonts w:cstheme="minorHAnsi"/>
        </w:rPr>
        <w:t>declaração de pertencimento étnico (</w:t>
      </w:r>
      <w:r w:rsidRPr="00B332BB">
        <w:rPr>
          <w:rFonts w:cstheme="minorHAnsi"/>
        </w:rPr>
        <w:t>A</w:t>
      </w:r>
      <w:r w:rsidR="00E7178B" w:rsidRPr="00B332BB">
        <w:rPr>
          <w:rFonts w:cstheme="minorHAnsi"/>
        </w:rPr>
        <w:t xml:space="preserve">nexo </w:t>
      </w:r>
      <w:r w:rsidRPr="00B332BB">
        <w:rPr>
          <w:rFonts w:cstheme="minorHAnsi"/>
        </w:rPr>
        <w:t>XI</w:t>
      </w:r>
      <w:r w:rsidR="00E7178B" w:rsidRPr="00B332BB">
        <w:rPr>
          <w:rFonts w:cstheme="minorHAnsi"/>
        </w:rPr>
        <w:t>)</w:t>
      </w:r>
      <w:r w:rsidRPr="00B332BB">
        <w:rPr>
          <w:rFonts w:cstheme="minorHAnsi"/>
        </w:rPr>
        <w:t>.</w:t>
      </w:r>
    </w:p>
    <w:p w14:paraId="0B1526B9" w14:textId="1BFC50AC" w:rsidR="00DB3800" w:rsidRPr="00B332BB" w:rsidRDefault="00AF6EAE" w:rsidP="00B332BB">
      <w:pPr>
        <w:pStyle w:val="PargrafodaLista"/>
        <w:numPr>
          <w:ilvl w:val="0"/>
          <w:numId w:val="3"/>
        </w:numPr>
        <w:suppressAutoHyphens/>
        <w:spacing w:after="0" w:line="300" w:lineRule="auto"/>
        <w:ind w:left="-426" w:firstLine="0"/>
        <w:jc w:val="both"/>
        <w:rPr>
          <w:rFonts w:cstheme="minorHAnsi"/>
          <w:b/>
        </w:rPr>
      </w:pPr>
      <w:r w:rsidRPr="00B332BB">
        <w:rPr>
          <w:rFonts w:cstheme="minorHAnsi"/>
          <w:b/>
        </w:rPr>
        <w:t xml:space="preserve">Para Cota – Quilombola: </w:t>
      </w:r>
      <w:r w:rsidRPr="00B332BB">
        <w:rPr>
          <w:rFonts w:cstheme="minorHAnsi"/>
        </w:rPr>
        <w:t>declaração de pertencimento étnico - Quilombola (Anexo XII)</w:t>
      </w:r>
    </w:p>
    <w:sectPr w:rsidR="00DB3800" w:rsidRPr="00B332BB" w:rsidSect="00654167">
      <w:headerReference w:type="default" r:id="rId9"/>
      <w:footerReference w:type="default" r:id="rId10"/>
      <w:pgSz w:w="11906" w:h="16838"/>
      <w:pgMar w:top="1701" w:right="1134" w:bottom="709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DD895" w14:textId="77777777" w:rsidR="009B21D9" w:rsidRDefault="009B21D9" w:rsidP="0098632C">
      <w:pPr>
        <w:spacing w:after="0" w:line="240" w:lineRule="auto"/>
      </w:pPr>
      <w:r>
        <w:separator/>
      </w:r>
    </w:p>
  </w:endnote>
  <w:endnote w:type="continuationSeparator" w:id="0">
    <w:p w14:paraId="680003B6" w14:textId="77777777" w:rsidR="009B21D9" w:rsidRDefault="009B21D9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AA8A5" w14:textId="77777777"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36A">
      <w:rPr>
        <w:noProof/>
      </w:rPr>
      <w:t>2</w:t>
    </w:r>
    <w:r>
      <w:fldChar w:fldCharType="end"/>
    </w:r>
    <w:r>
      <w:t>/</w:t>
    </w:r>
    <w:fldSimple w:instr=" NUMPAGES   \* MERGEFORMAT ">
      <w:r w:rsidR="0063736A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8A886" w14:textId="77777777" w:rsidR="009B21D9" w:rsidRDefault="009B21D9" w:rsidP="0098632C">
      <w:pPr>
        <w:spacing w:after="0" w:line="240" w:lineRule="auto"/>
      </w:pPr>
      <w:r>
        <w:separator/>
      </w:r>
    </w:p>
  </w:footnote>
  <w:footnote w:type="continuationSeparator" w:id="0">
    <w:p w14:paraId="38A20403" w14:textId="77777777" w:rsidR="009B21D9" w:rsidRDefault="009B21D9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8FDA0" w14:textId="77777777" w:rsidR="00654167" w:rsidRDefault="00654167" w:rsidP="00654167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9838613" wp14:editId="75BB70A0">
          <wp:extent cx="469900" cy="51371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6BE3E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6B4288">
      <w:rPr>
        <w:rFonts w:cstheme="minorHAnsi"/>
        <w:b/>
        <w:sz w:val="16"/>
        <w:szCs w:val="16"/>
      </w:rPr>
      <w:t>MINISTÉRIO DA EDUCAÇÃO</w:t>
    </w:r>
  </w:p>
  <w:p w14:paraId="4EECFF34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SECRETARIA DE EDUCAÇÃO PROFISSIONAL E TECNOLÓGICA</w:t>
    </w:r>
  </w:p>
  <w:p w14:paraId="75074DF3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INSTITUTO FEDERAL DE EDUCAÇÃO, CIÊNCIA E TECNOLOGIA DE MATO GROSSO</w:t>
    </w:r>
  </w:p>
  <w:p w14:paraId="34464EE0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bookmarkEnd w:id="3"/>
  <w:bookmarkEnd w:id="4"/>
  <w:p w14:paraId="6112E3F5" w14:textId="77777777" w:rsidR="00C23887" w:rsidRPr="00AB5A8C" w:rsidRDefault="00C23887" w:rsidP="00C23887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14:paraId="02ABB785" w14:textId="77777777" w:rsidR="00DA0D05" w:rsidRPr="006B4288" w:rsidRDefault="00DA0D05" w:rsidP="00654167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FB1"/>
    <w:multiLevelType w:val="hybridMultilevel"/>
    <w:tmpl w:val="F98C19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" w15:restartNumberingAfterBreak="0">
    <w:nsid w:val="50DE2824"/>
    <w:multiLevelType w:val="hybridMultilevel"/>
    <w:tmpl w:val="07127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9014F"/>
    <w:multiLevelType w:val="hybridMultilevel"/>
    <w:tmpl w:val="D206C156"/>
    <w:lvl w:ilvl="0" w:tplc="8D3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Za1ORFRNEnkKwIQMmJwTsaxXbd452vdHFygMPfudURXIdgW/9TpnR6evgFF+ZxUJfRrzGqdbl2A9FNxwpisKA==" w:salt="EkTtHatKwC8tp2Ny5Q5fGQ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17A1"/>
    <w:rsid w:val="00053BC2"/>
    <w:rsid w:val="00054CAC"/>
    <w:rsid w:val="00081F45"/>
    <w:rsid w:val="00082B9F"/>
    <w:rsid w:val="000874C3"/>
    <w:rsid w:val="000F7C8F"/>
    <w:rsid w:val="001407EF"/>
    <w:rsid w:val="00167C41"/>
    <w:rsid w:val="00170DEC"/>
    <w:rsid w:val="001A6A06"/>
    <w:rsid w:val="001B0262"/>
    <w:rsid w:val="001B626F"/>
    <w:rsid w:val="001E1F57"/>
    <w:rsid w:val="00220C40"/>
    <w:rsid w:val="00242F90"/>
    <w:rsid w:val="0025441C"/>
    <w:rsid w:val="00286483"/>
    <w:rsid w:val="002C475F"/>
    <w:rsid w:val="003102E8"/>
    <w:rsid w:val="003240C1"/>
    <w:rsid w:val="0033259E"/>
    <w:rsid w:val="0034137F"/>
    <w:rsid w:val="00347D85"/>
    <w:rsid w:val="003650C7"/>
    <w:rsid w:val="003808EF"/>
    <w:rsid w:val="00390E70"/>
    <w:rsid w:val="003B4064"/>
    <w:rsid w:val="00432EA3"/>
    <w:rsid w:val="004A47DF"/>
    <w:rsid w:val="004B2DC3"/>
    <w:rsid w:val="004D6B7F"/>
    <w:rsid w:val="00501B20"/>
    <w:rsid w:val="00550E4F"/>
    <w:rsid w:val="00574CF2"/>
    <w:rsid w:val="005B33FF"/>
    <w:rsid w:val="005C3A18"/>
    <w:rsid w:val="005F702A"/>
    <w:rsid w:val="00623098"/>
    <w:rsid w:val="006260DD"/>
    <w:rsid w:val="0063736A"/>
    <w:rsid w:val="00654167"/>
    <w:rsid w:val="00676911"/>
    <w:rsid w:val="00684D93"/>
    <w:rsid w:val="00684DD3"/>
    <w:rsid w:val="006B4288"/>
    <w:rsid w:val="006C636F"/>
    <w:rsid w:val="006E52D7"/>
    <w:rsid w:val="00761D8A"/>
    <w:rsid w:val="00786CA9"/>
    <w:rsid w:val="007C000B"/>
    <w:rsid w:val="007C158F"/>
    <w:rsid w:val="007E5D4B"/>
    <w:rsid w:val="00805354"/>
    <w:rsid w:val="0080653C"/>
    <w:rsid w:val="00813975"/>
    <w:rsid w:val="00856C6A"/>
    <w:rsid w:val="00894641"/>
    <w:rsid w:val="008A4EF3"/>
    <w:rsid w:val="008A7BB2"/>
    <w:rsid w:val="008D1A6B"/>
    <w:rsid w:val="0092212D"/>
    <w:rsid w:val="009625A0"/>
    <w:rsid w:val="009634C0"/>
    <w:rsid w:val="00973CBD"/>
    <w:rsid w:val="0098632C"/>
    <w:rsid w:val="009A0761"/>
    <w:rsid w:val="009A1B77"/>
    <w:rsid w:val="009B21D9"/>
    <w:rsid w:val="009C3A50"/>
    <w:rsid w:val="009D035E"/>
    <w:rsid w:val="009D3DB5"/>
    <w:rsid w:val="00A10372"/>
    <w:rsid w:val="00A21AFA"/>
    <w:rsid w:val="00A23820"/>
    <w:rsid w:val="00A34CDE"/>
    <w:rsid w:val="00A62FA1"/>
    <w:rsid w:val="00AB717D"/>
    <w:rsid w:val="00AC5AB1"/>
    <w:rsid w:val="00AF6EAE"/>
    <w:rsid w:val="00B332BB"/>
    <w:rsid w:val="00B6036D"/>
    <w:rsid w:val="00B6600B"/>
    <w:rsid w:val="00BE7031"/>
    <w:rsid w:val="00C23887"/>
    <w:rsid w:val="00C45EEE"/>
    <w:rsid w:val="00C833B0"/>
    <w:rsid w:val="00CD6413"/>
    <w:rsid w:val="00CE1FD4"/>
    <w:rsid w:val="00D12DEC"/>
    <w:rsid w:val="00D13EC0"/>
    <w:rsid w:val="00D774EB"/>
    <w:rsid w:val="00DA0D05"/>
    <w:rsid w:val="00DB3800"/>
    <w:rsid w:val="00DD3956"/>
    <w:rsid w:val="00DF0CBD"/>
    <w:rsid w:val="00E173D7"/>
    <w:rsid w:val="00E22187"/>
    <w:rsid w:val="00E24B4A"/>
    <w:rsid w:val="00E60ECB"/>
    <w:rsid w:val="00E7178B"/>
    <w:rsid w:val="00E86317"/>
    <w:rsid w:val="00ED529A"/>
    <w:rsid w:val="00EF6090"/>
    <w:rsid w:val="00F328D4"/>
    <w:rsid w:val="00F4235A"/>
    <w:rsid w:val="00F82803"/>
    <w:rsid w:val="00FA2DE0"/>
    <w:rsid w:val="00FB3DD5"/>
    <w:rsid w:val="00FC33BF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717906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1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54167"/>
    <w:rPr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9C3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imrY713Pw9maj4H3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nrHdt5ZJX8w7DXPy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76</TotalTime>
  <Pages>1</Pages>
  <Words>411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60</cp:revision>
  <cp:lastPrinted>2025-05-20T12:07:00Z</cp:lastPrinted>
  <dcterms:created xsi:type="dcterms:W3CDTF">2021-08-20T17:23:00Z</dcterms:created>
  <dcterms:modified xsi:type="dcterms:W3CDTF">2025-05-23T15:16:00Z</dcterms:modified>
</cp:coreProperties>
</file>